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5538C" w14:textId="77777777" w:rsidR="00604582" w:rsidRDefault="00604582" w:rsidP="006045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de BURTON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6E830A28" w14:textId="77777777" w:rsidR="00604582" w:rsidRDefault="00604582" w:rsidP="006045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Barker.</w:t>
      </w:r>
    </w:p>
    <w:p w14:paraId="34299ABE" w14:textId="77777777" w:rsidR="00604582" w:rsidRDefault="00604582" w:rsidP="006045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222864" w14:textId="77777777" w:rsidR="00604582" w:rsidRDefault="00604582" w:rsidP="006045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74551A" w14:textId="77777777" w:rsidR="00604582" w:rsidRDefault="00604582" w:rsidP="006045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collect the tenth in</w:t>
      </w:r>
    </w:p>
    <w:p w14:paraId="11F198F2" w14:textId="77777777" w:rsidR="00604582" w:rsidRDefault="00604582" w:rsidP="006045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(C.F.R. 1405-13 p.65)</w:t>
      </w:r>
    </w:p>
    <w:p w14:paraId="7C852EDD" w14:textId="77777777" w:rsidR="00604582" w:rsidRDefault="00604582" w:rsidP="006045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63C1E8" w14:textId="77777777" w:rsidR="00604582" w:rsidRDefault="00604582" w:rsidP="006045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12B13B" w14:textId="77777777" w:rsidR="00604582" w:rsidRDefault="00604582" w:rsidP="006045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August 2021</w:t>
      </w:r>
    </w:p>
    <w:p w14:paraId="3457D95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E8A4B" w14:textId="77777777" w:rsidR="00604582" w:rsidRDefault="00604582" w:rsidP="009139A6">
      <w:r>
        <w:separator/>
      </w:r>
    </w:p>
  </w:endnote>
  <w:endnote w:type="continuationSeparator" w:id="0">
    <w:p w14:paraId="247B0251" w14:textId="77777777" w:rsidR="00604582" w:rsidRDefault="0060458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C2D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94BD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311D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8EA3E" w14:textId="77777777" w:rsidR="00604582" w:rsidRDefault="00604582" w:rsidP="009139A6">
      <w:r>
        <w:separator/>
      </w:r>
    </w:p>
  </w:footnote>
  <w:footnote w:type="continuationSeparator" w:id="0">
    <w:p w14:paraId="336E3547" w14:textId="77777777" w:rsidR="00604582" w:rsidRDefault="0060458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6805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3A6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872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582"/>
    <w:rsid w:val="000666E0"/>
    <w:rsid w:val="002510B7"/>
    <w:rsid w:val="005C130B"/>
    <w:rsid w:val="00604582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965BC"/>
  <w15:chartTrackingRefBased/>
  <w15:docId w15:val="{888EDC62-227C-4F16-9030-59452AC35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2021-11-17T17:09:00Z</dcterms:created>
  <dcterms:modified xsi:type="dcterms:W3CDTF">2021-11-17T17:10:00Z</dcterms:modified>
</cp:coreProperties>
</file>